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1C6" w:rsidRDefault="009311C6" w:rsidP="009311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NOBLE</w:t>
      </w:r>
      <w:r>
        <w:rPr>
          <w:rFonts w:ascii="Times New Roman" w:hAnsi="Times New Roman" w:cs="Times New Roman"/>
          <w:sz w:val="24"/>
          <w:szCs w:val="24"/>
        </w:rPr>
        <w:t xml:space="preserve">    (fl.1450)</w:t>
      </w:r>
    </w:p>
    <w:p w:rsidR="009311C6" w:rsidRDefault="009311C6" w:rsidP="009311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Congresbury, Somerset. Husbandman.</w:t>
      </w:r>
    </w:p>
    <w:p w:rsidR="009311C6" w:rsidRDefault="009311C6" w:rsidP="009311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11C6" w:rsidRDefault="009311C6" w:rsidP="009311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11C6" w:rsidRDefault="009311C6" w:rsidP="009311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Philip Mitchell(q.v.) brought a plaint of debt against her, Adam</w:t>
      </w:r>
    </w:p>
    <w:p w:rsidR="009311C6" w:rsidRDefault="009311C6" w:rsidP="009311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 of Yeovil(q.v.), John Snygge of Bedminster(q.v.) and John Boky</w:t>
      </w:r>
    </w:p>
    <w:p w:rsidR="009311C6" w:rsidRDefault="009311C6" w:rsidP="009311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Kingston(q.v.). </w:t>
      </w:r>
    </w:p>
    <w:p w:rsidR="009311C6" w:rsidRDefault="009311C6" w:rsidP="009311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7633A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161209">
        <w:rPr>
          <w:rFonts w:ascii="Times New Roman" w:hAnsi="Times New Roman" w:cs="Times New Roman"/>
          <w:sz w:val="24"/>
          <w:szCs w:val="24"/>
        </w:rPr>
        <w:t>)</w:t>
      </w:r>
    </w:p>
    <w:p w:rsidR="009311C6" w:rsidRDefault="009311C6" w:rsidP="009311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11C6" w:rsidRDefault="009311C6" w:rsidP="009311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11C6" w:rsidRDefault="009311C6" w:rsidP="009311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1C6" w:rsidRDefault="009311C6" w:rsidP="00564E3C">
      <w:pPr>
        <w:spacing w:after="0" w:line="240" w:lineRule="auto"/>
      </w:pPr>
      <w:r>
        <w:separator/>
      </w:r>
    </w:p>
  </w:endnote>
  <w:endnote w:type="continuationSeparator" w:id="0">
    <w:p w:rsidR="009311C6" w:rsidRDefault="009311C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311C6">
      <w:rPr>
        <w:rFonts w:ascii="Times New Roman" w:hAnsi="Times New Roman" w:cs="Times New Roman"/>
        <w:noProof/>
        <w:sz w:val="24"/>
        <w:szCs w:val="24"/>
      </w:rPr>
      <w:t>12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1C6" w:rsidRDefault="009311C6" w:rsidP="00564E3C">
      <w:pPr>
        <w:spacing w:after="0" w:line="240" w:lineRule="auto"/>
      </w:pPr>
      <w:r>
        <w:separator/>
      </w:r>
    </w:p>
  </w:footnote>
  <w:footnote w:type="continuationSeparator" w:id="0">
    <w:p w:rsidR="009311C6" w:rsidRDefault="009311C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C6"/>
    <w:rsid w:val="00372DC6"/>
    <w:rsid w:val="00564E3C"/>
    <w:rsid w:val="0064591D"/>
    <w:rsid w:val="009311C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15CF5B-2B0D-4DDF-9979-91ACC6C84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9311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2016-01-12T22:28:00Z</dcterms:created>
  <dcterms:modified xsi:type="dcterms:W3CDTF">2016-01-12T22:28:00Z</dcterms:modified>
</cp:coreProperties>
</file>